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Thomas MESSYNGHAM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Bookbinder.</w:t>
      </w:r>
      <w:proofErr w:type="gramEnd"/>
    </w:p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6628D" w:rsidRPr="00515099" w:rsidRDefault="0056628D" w:rsidP="0056628D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p.172)</w:t>
      </w:r>
    </w:p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56628D" w:rsidRPr="00515099" w:rsidRDefault="0056628D" w:rsidP="0056628D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4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28D" w:rsidRDefault="0056628D" w:rsidP="00920DE3">
      <w:pPr>
        <w:spacing w:after="0" w:line="240" w:lineRule="auto"/>
      </w:pPr>
      <w:r>
        <w:separator/>
      </w:r>
    </w:p>
  </w:endnote>
  <w:endnote w:type="continuationSeparator" w:id="0">
    <w:p w:rsidR="0056628D" w:rsidRDefault="005662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28D" w:rsidRDefault="0056628D" w:rsidP="00920DE3">
      <w:pPr>
        <w:spacing w:after="0" w:line="240" w:lineRule="auto"/>
      </w:pPr>
      <w:r>
        <w:separator/>
      </w:r>
    </w:p>
  </w:footnote>
  <w:footnote w:type="continuationSeparator" w:id="0">
    <w:p w:rsidR="0056628D" w:rsidRDefault="005662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28D"/>
    <w:rsid w:val="00120749"/>
    <w:rsid w:val="0056628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662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6628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2014-03-07T21:14:00Z</dcterms:created>
  <dcterms:modified xsi:type="dcterms:W3CDTF">2014-03-07T21:15:00Z</dcterms:modified>
</cp:coreProperties>
</file>